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D0A1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D0A1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D0A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D0A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D0A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D0A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D0A1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D0A13" w:rsidRPr="00BD0A13">
          <w:rPr>
            <w:b w:val="0"/>
          </w:rPr>
          <w:t xml:space="preserve"> 07143/018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D0A13" w:rsidP="00232C8F">
            <w:r>
              <w:t>Старшая операционная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D0A13" w:rsidP="00232C8F">
            <w:r>
              <w:t>24268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D0A13" w:rsidRPr="00BD0A13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D0A13" w:rsidRPr="00BD0A1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D0A13" w:rsidRPr="00BD0A1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D0A1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D0A1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D0A1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D0A1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D0A1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BD0A13" w:rsidP="00C31869">
            <w:pPr>
              <w:jc w:val="center"/>
            </w:pPr>
            <w:r>
              <w:t>079-824-350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D0A13" w:rsidRPr="00BD0A13">
          <w:rPr>
            <w:rStyle w:val="aa"/>
          </w:rPr>
          <w:t xml:space="preserve"> Видиоскопическая </w:t>
        </w:r>
        <w:r w:rsidR="00BD0A13" w:rsidRPr="00BD0A13">
          <w:rPr>
            <w:u w:val="single"/>
          </w:rPr>
          <w:t xml:space="preserve">стойка STORZ, коагулятор FORCE FX, аппарат наркоза ФАБИУС, стол операционный электрический, отсос, хирургический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D0A13" w:rsidRPr="00BD0A13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D0A1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D0A1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BD0A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D0A1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D0A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490F7D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D0A1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91C12" w:rsidRPr="00C91C12">
          <w:rPr>
            <w:i/>
            <w:u w:val="single"/>
          </w:rPr>
          <w:t>1. Рекомендации по улучшению и оздоровлению условий труда:</w:t>
        </w:r>
        <w:r w:rsidR="00C91C12" w:rsidRPr="00C91C1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91C12" w:rsidRPr="00C91C12">
          <w:rPr>
            <w:i/>
            <w:u w:val="single"/>
          </w:rPr>
          <w:tab/>
          <w:t>   </w:t>
        </w:r>
        <w:r w:rsidR="00C91C12" w:rsidRPr="00C91C12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C91C12" w:rsidRPr="00C91C12">
          <w:rPr>
            <w:i/>
            <w:u w:val="single"/>
          </w:rPr>
          <w:tab/>
          <w:t>   </w:t>
        </w:r>
        <w:r w:rsidR="00C91C12" w:rsidRPr="00C91C1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91C12" w:rsidRPr="00C91C12">
          <w:rPr>
            <w:i/>
            <w:u w:val="single"/>
          </w:rPr>
          <w:tab/>
          <w:t>   </w:t>
        </w:r>
        <w:r w:rsidR="00C91C12" w:rsidRPr="00C91C1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91C12" w:rsidRPr="00C91C1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91C12" w:rsidRPr="00C91C12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D0A1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D0A1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D0A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D0A1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D0A1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D0A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(дата)</w:t>
            </w: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(дата)</w:t>
            </w: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A13" w:rsidRPr="00BD0A13" w:rsidRDefault="00BD0A13" w:rsidP="004E51DC">
            <w:pPr>
              <w:pStyle w:val="a8"/>
            </w:pPr>
          </w:p>
        </w:tc>
      </w:tr>
      <w:tr w:rsidR="00BD0A13" w:rsidRPr="00BD0A13" w:rsidTr="00BD0A1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0A13" w:rsidRPr="00BD0A13" w:rsidRDefault="00BD0A13" w:rsidP="004E51DC">
            <w:pPr>
              <w:pStyle w:val="a8"/>
              <w:rPr>
                <w:vertAlign w:val="superscript"/>
              </w:rPr>
            </w:pPr>
            <w:r w:rsidRPr="00BD0A1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C91C12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D0A1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D0A13" w:rsidP="004E51DC">
            <w:pPr>
              <w:pStyle w:val="a8"/>
            </w:pPr>
            <w:r>
              <w:t>Смирнова Ольга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D0A1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D0A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2A1E8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2A1E83" w:rsidRPr="00C31869">
            <w:rPr>
              <w:rStyle w:val="ad"/>
              <w:sz w:val="20"/>
              <w:szCs w:val="20"/>
            </w:rPr>
            <w:fldChar w:fldCharType="separate"/>
          </w:r>
          <w:r w:rsidR="00BD0A13">
            <w:rPr>
              <w:rStyle w:val="ad"/>
              <w:noProof/>
              <w:sz w:val="20"/>
              <w:szCs w:val="20"/>
            </w:rPr>
            <w:t>1</w:t>
          </w:r>
          <w:r w:rsidR="002A1E8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D0A13" w:rsidRPr="00BD0A1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26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8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E840B0B42A984BF6AD805AD27356611C"/>
    <w:docVar w:name="rm_id" w:val="192"/>
    <w:docVar w:name="rm_name" w:val="                                          "/>
    <w:docVar w:name="rm_number" w:val=" 07143/01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91799"/>
    <w:rsid w:val="000D1F5B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8516E"/>
    <w:rsid w:val="002A0605"/>
    <w:rsid w:val="002A1E83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90F7D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9088C"/>
    <w:rsid w:val="007A4C5E"/>
    <w:rsid w:val="007D1852"/>
    <w:rsid w:val="007D2CEA"/>
    <w:rsid w:val="007F1397"/>
    <w:rsid w:val="00835248"/>
    <w:rsid w:val="00855F31"/>
    <w:rsid w:val="00883461"/>
    <w:rsid w:val="00885FB9"/>
    <w:rsid w:val="008D2942"/>
    <w:rsid w:val="008E68DE"/>
    <w:rsid w:val="008E70C1"/>
    <w:rsid w:val="009039DF"/>
    <w:rsid w:val="0090588D"/>
    <w:rsid w:val="0092778A"/>
    <w:rsid w:val="009555BC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D0A13"/>
    <w:rsid w:val="00BE204A"/>
    <w:rsid w:val="00BE3C4A"/>
    <w:rsid w:val="00C02721"/>
    <w:rsid w:val="00C03F4A"/>
    <w:rsid w:val="00C217B7"/>
    <w:rsid w:val="00C31869"/>
    <w:rsid w:val="00C417C0"/>
    <w:rsid w:val="00C81BF6"/>
    <w:rsid w:val="00C91C12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2016-10-17T10:48:00Z</dcterms:created>
  <dcterms:modified xsi:type="dcterms:W3CDTF">2016-10-18T09:19:00Z</dcterms:modified>
</cp:coreProperties>
</file>